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2B8" w:rsidRPr="00584F4C" w:rsidRDefault="00C202B8" w:rsidP="00584F4C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  <w:r w:rsidRPr="00584F4C">
        <w:rPr>
          <w:rFonts w:ascii="Times New Roman" w:hAnsi="Times New Roman"/>
          <w:sz w:val="28"/>
          <w:szCs w:val="28"/>
        </w:rPr>
        <w:t>Приложение 9</w:t>
      </w:r>
    </w:p>
    <w:p w:rsidR="00C202B8" w:rsidRPr="00584F4C" w:rsidRDefault="00C202B8" w:rsidP="00584F4C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84F4C">
        <w:rPr>
          <w:rFonts w:ascii="Times New Roman" w:hAnsi="Times New Roman"/>
          <w:b/>
          <w:sz w:val="28"/>
          <w:szCs w:val="28"/>
        </w:rPr>
        <w:t xml:space="preserve">Киносценарий по рассказу Д.Лондона «Любовь к жизни» </w:t>
      </w:r>
    </w:p>
    <w:p w:rsidR="00C202B8" w:rsidRPr="00584F4C" w:rsidRDefault="00C202B8" w:rsidP="00584F4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584F4C">
        <w:rPr>
          <w:rFonts w:ascii="Times New Roman" w:hAnsi="Times New Roman"/>
          <w:sz w:val="28"/>
          <w:szCs w:val="28"/>
        </w:rPr>
        <w:t>Групповая работа учащихся 6 класса.</w:t>
      </w:r>
    </w:p>
    <w:p w:rsidR="00C202B8" w:rsidRPr="00584F4C" w:rsidRDefault="00C202B8" w:rsidP="00584F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4F4C">
        <w:rPr>
          <w:rFonts w:ascii="Times New Roman" w:hAnsi="Times New Roman"/>
          <w:sz w:val="28"/>
          <w:szCs w:val="28"/>
        </w:rPr>
        <w:t>План: 1. Спасение  (Бобриков Костя)</w:t>
      </w:r>
    </w:p>
    <w:p w:rsidR="00C202B8" w:rsidRPr="00584F4C" w:rsidRDefault="00C202B8" w:rsidP="00584F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4F4C">
        <w:rPr>
          <w:rFonts w:ascii="Times New Roman" w:hAnsi="Times New Roman"/>
          <w:sz w:val="28"/>
          <w:szCs w:val="28"/>
        </w:rPr>
        <w:tab/>
        <w:t>2. Рассказ о Билле (Кирин Женя)</w:t>
      </w:r>
    </w:p>
    <w:p w:rsidR="00C202B8" w:rsidRPr="00584F4C" w:rsidRDefault="00C202B8" w:rsidP="00584F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4F4C">
        <w:rPr>
          <w:rFonts w:ascii="Times New Roman" w:hAnsi="Times New Roman"/>
          <w:sz w:val="28"/>
          <w:szCs w:val="28"/>
        </w:rPr>
        <w:tab/>
        <w:t>3. Рассказ путника о волке (Самков Серёжа)</w:t>
      </w:r>
    </w:p>
    <w:p w:rsidR="00C202B8" w:rsidRPr="00584F4C" w:rsidRDefault="00C202B8" w:rsidP="00584F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4F4C">
        <w:rPr>
          <w:rFonts w:ascii="Times New Roman" w:hAnsi="Times New Roman"/>
          <w:sz w:val="28"/>
          <w:szCs w:val="28"/>
        </w:rPr>
        <w:tab/>
        <w:t>4. Жизнь на корабле  (Марков Миша)</w:t>
      </w:r>
    </w:p>
    <w:p w:rsidR="00C202B8" w:rsidRPr="00584F4C" w:rsidRDefault="00C202B8" w:rsidP="00584F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202B8" w:rsidRPr="00584F4C" w:rsidRDefault="00C202B8" w:rsidP="00584F4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584F4C">
        <w:rPr>
          <w:rFonts w:ascii="Times New Roman" w:hAnsi="Times New Roman"/>
          <w:b/>
          <w:sz w:val="28"/>
          <w:szCs w:val="28"/>
          <w:u w:val="single"/>
        </w:rPr>
        <w:t>1. Спасение</w:t>
      </w:r>
    </w:p>
    <w:p w:rsidR="00C202B8" w:rsidRPr="00584F4C" w:rsidRDefault="00C202B8" w:rsidP="00584F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4F4C">
        <w:rPr>
          <w:rFonts w:ascii="Times New Roman" w:hAnsi="Times New Roman"/>
          <w:b/>
          <w:sz w:val="28"/>
          <w:szCs w:val="28"/>
        </w:rPr>
        <w:t xml:space="preserve">Общий план. </w:t>
      </w:r>
      <w:r w:rsidRPr="00584F4C">
        <w:rPr>
          <w:rFonts w:ascii="Times New Roman" w:hAnsi="Times New Roman"/>
          <w:sz w:val="28"/>
          <w:szCs w:val="28"/>
        </w:rPr>
        <w:t>Море.</w:t>
      </w:r>
      <w:r w:rsidRPr="00584F4C">
        <w:rPr>
          <w:rFonts w:ascii="Times New Roman" w:hAnsi="Times New Roman"/>
          <w:b/>
          <w:sz w:val="28"/>
          <w:szCs w:val="28"/>
        </w:rPr>
        <w:t xml:space="preserve"> </w:t>
      </w:r>
      <w:r w:rsidRPr="00584F4C">
        <w:rPr>
          <w:rFonts w:ascii="Times New Roman" w:hAnsi="Times New Roman"/>
          <w:sz w:val="28"/>
          <w:szCs w:val="28"/>
        </w:rPr>
        <w:t>Китобойное судно «Бодфорт» недалеко от берега моря.</w:t>
      </w:r>
    </w:p>
    <w:p w:rsidR="00C202B8" w:rsidRPr="00584F4C" w:rsidRDefault="00C202B8" w:rsidP="00584F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4F4C">
        <w:rPr>
          <w:rFonts w:ascii="Times New Roman" w:hAnsi="Times New Roman"/>
          <w:b/>
          <w:sz w:val="28"/>
          <w:szCs w:val="28"/>
        </w:rPr>
        <w:t>Средний план.</w:t>
      </w:r>
      <w:r w:rsidRPr="00584F4C">
        <w:rPr>
          <w:rFonts w:ascii="Times New Roman" w:hAnsi="Times New Roman"/>
          <w:sz w:val="28"/>
          <w:szCs w:val="28"/>
        </w:rPr>
        <w:t xml:space="preserve"> Палуба судна. Несколько матросов смотрят на берег. С ними несколько учёных. </w:t>
      </w:r>
    </w:p>
    <w:p w:rsidR="00C202B8" w:rsidRPr="00584F4C" w:rsidRDefault="00C202B8" w:rsidP="00584F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4F4C">
        <w:rPr>
          <w:rFonts w:ascii="Times New Roman" w:hAnsi="Times New Roman"/>
          <w:b/>
          <w:sz w:val="28"/>
          <w:szCs w:val="28"/>
        </w:rPr>
        <w:t>Матрос.</w:t>
      </w:r>
      <w:r w:rsidRPr="00584F4C">
        <w:rPr>
          <w:rFonts w:ascii="Times New Roman" w:hAnsi="Times New Roman"/>
          <w:sz w:val="28"/>
          <w:szCs w:val="28"/>
        </w:rPr>
        <w:t xml:space="preserve"> Что там на берегу? Смотрите.</w:t>
      </w:r>
    </w:p>
    <w:p w:rsidR="00C202B8" w:rsidRPr="00584F4C" w:rsidRDefault="00C202B8" w:rsidP="00584F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4F4C">
        <w:rPr>
          <w:rFonts w:ascii="Times New Roman" w:hAnsi="Times New Roman"/>
          <w:b/>
          <w:sz w:val="28"/>
          <w:szCs w:val="28"/>
        </w:rPr>
        <w:t>Матрос.</w:t>
      </w:r>
      <w:r w:rsidRPr="00584F4C">
        <w:rPr>
          <w:rFonts w:ascii="Times New Roman" w:hAnsi="Times New Roman"/>
          <w:sz w:val="28"/>
          <w:szCs w:val="28"/>
        </w:rPr>
        <w:t xml:space="preserve"> Что-то двигается!</w:t>
      </w:r>
    </w:p>
    <w:p w:rsidR="00C202B8" w:rsidRPr="00584F4C" w:rsidRDefault="00C202B8" w:rsidP="00584F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4F4C">
        <w:rPr>
          <w:rFonts w:ascii="Times New Roman" w:hAnsi="Times New Roman"/>
          <w:b/>
          <w:sz w:val="28"/>
          <w:szCs w:val="28"/>
        </w:rPr>
        <w:t>Учёный.</w:t>
      </w:r>
      <w:r w:rsidRPr="00584F4C">
        <w:rPr>
          <w:rFonts w:ascii="Times New Roman" w:hAnsi="Times New Roman"/>
          <w:sz w:val="28"/>
          <w:szCs w:val="28"/>
        </w:rPr>
        <w:t xml:space="preserve"> Надо сесть в шлюпку и посмотреть.</w:t>
      </w:r>
    </w:p>
    <w:p w:rsidR="00C202B8" w:rsidRPr="00584F4C" w:rsidRDefault="00C202B8" w:rsidP="00584F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4F4C">
        <w:rPr>
          <w:rFonts w:ascii="Times New Roman" w:hAnsi="Times New Roman"/>
          <w:b/>
          <w:sz w:val="28"/>
          <w:szCs w:val="28"/>
        </w:rPr>
        <w:t xml:space="preserve">Общий план. </w:t>
      </w:r>
      <w:r w:rsidRPr="00584F4C">
        <w:rPr>
          <w:rFonts w:ascii="Times New Roman" w:hAnsi="Times New Roman"/>
          <w:sz w:val="28"/>
          <w:szCs w:val="28"/>
        </w:rPr>
        <w:t xml:space="preserve">Шлюпка причаливает к берегу, из неё выскакивают матросы и учёные. Они окружают человека, лежащего на песке. </w:t>
      </w:r>
    </w:p>
    <w:p w:rsidR="00C202B8" w:rsidRPr="00584F4C" w:rsidRDefault="00C202B8" w:rsidP="00584F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4F4C">
        <w:rPr>
          <w:rFonts w:ascii="Times New Roman" w:hAnsi="Times New Roman"/>
          <w:b/>
          <w:sz w:val="28"/>
          <w:szCs w:val="28"/>
        </w:rPr>
        <w:t xml:space="preserve">Крупный план.  </w:t>
      </w:r>
      <w:r w:rsidRPr="00584F4C">
        <w:rPr>
          <w:rFonts w:ascii="Times New Roman" w:hAnsi="Times New Roman"/>
          <w:sz w:val="28"/>
          <w:szCs w:val="28"/>
        </w:rPr>
        <w:t xml:space="preserve"> Человек на песке извивается, пытается ползти. Он не замечает, что его окружили люди.  Его ноги, ступни и колени, в крови. Он сильно оброс. Не одежда, а лохмотья.</w:t>
      </w:r>
    </w:p>
    <w:p w:rsidR="00C202B8" w:rsidRPr="00584F4C" w:rsidRDefault="00C202B8" w:rsidP="00584F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4F4C">
        <w:rPr>
          <w:rFonts w:ascii="Times New Roman" w:hAnsi="Times New Roman"/>
          <w:b/>
          <w:sz w:val="28"/>
          <w:szCs w:val="28"/>
        </w:rPr>
        <w:t xml:space="preserve">Матрос. </w:t>
      </w:r>
      <w:r w:rsidRPr="00584F4C">
        <w:rPr>
          <w:rFonts w:ascii="Times New Roman" w:hAnsi="Times New Roman"/>
          <w:sz w:val="28"/>
          <w:szCs w:val="28"/>
        </w:rPr>
        <w:t xml:space="preserve">Боже! Это человек! </w:t>
      </w:r>
    </w:p>
    <w:p w:rsidR="00C202B8" w:rsidRPr="00584F4C" w:rsidRDefault="00C202B8" w:rsidP="00584F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4F4C">
        <w:rPr>
          <w:rFonts w:ascii="Times New Roman" w:hAnsi="Times New Roman"/>
          <w:b/>
          <w:sz w:val="28"/>
          <w:szCs w:val="28"/>
        </w:rPr>
        <w:t>Матрос.</w:t>
      </w:r>
      <w:r w:rsidRPr="00584F4C">
        <w:rPr>
          <w:rFonts w:ascii="Times New Roman" w:hAnsi="Times New Roman"/>
          <w:sz w:val="28"/>
          <w:szCs w:val="28"/>
        </w:rPr>
        <w:t xml:space="preserve"> Но как он сюда попал?!</w:t>
      </w:r>
    </w:p>
    <w:p w:rsidR="00C202B8" w:rsidRPr="00584F4C" w:rsidRDefault="00C202B8" w:rsidP="00584F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4F4C">
        <w:rPr>
          <w:rFonts w:ascii="Times New Roman" w:hAnsi="Times New Roman"/>
          <w:b/>
          <w:sz w:val="28"/>
          <w:szCs w:val="28"/>
        </w:rPr>
        <w:t xml:space="preserve">Учёный. </w:t>
      </w:r>
      <w:r w:rsidRPr="00584F4C">
        <w:rPr>
          <w:rFonts w:ascii="Times New Roman" w:hAnsi="Times New Roman"/>
          <w:sz w:val="28"/>
          <w:szCs w:val="28"/>
        </w:rPr>
        <w:t>Несите его в шлюпку!</w:t>
      </w:r>
    </w:p>
    <w:p w:rsidR="00C202B8" w:rsidRPr="00584F4C" w:rsidRDefault="00C202B8" w:rsidP="00584F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4F4C">
        <w:rPr>
          <w:rFonts w:ascii="Times New Roman" w:hAnsi="Times New Roman"/>
          <w:b/>
          <w:sz w:val="28"/>
          <w:szCs w:val="28"/>
        </w:rPr>
        <w:t>Матрос.</w:t>
      </w:r>
      <w:r w:rsidRPr="00584F4C">
        <w:rPr>
          <w:rFonts w:ascii="Times New Roman" w:hAnsi="Times New Roman"/>
          <w:sz w:val="28"/>
          <w:szCs w:val="28"/>
        </w:rPr>
        <w:t xml:space="preserve"> Боюсь, он нежилец!</w:t>
      </w:r>
    </w:p>
    <w:p w:rsidR="00C202B8" w:rsidRPr="00584F4C" w:rsidRDefault="00C202B8" w:rsidP="00584F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4F4C">
        <w:rPr>
          <w:rFonts w:ascii="Times New Roman" w:hAnsi="Times New Roman"/>
          <w:b/>
          <w:sz w:val="28"/>
          <w:szCs w:val="28"/>
        </w:rPr>
        <w:t xml:space="preserve">Общий план. </w:t>
      </w:r>
      <w:r w:rsidRPr="00584F4C">
        <w:rPr>
          <w:rFonts w:ascii="Times New Roman" w:hAnsi="Times New Roman"/>
          <w:sz w:val="28"/>
          <w:szCs w:val="28"/>
        </w:rPr>
        <w:t>Матросы несут человека в шлюпку, плывут к кораблю.</w:t>
      </w:r>
    </w:p>
    <w:p w:rsidR="00C202B8" w:rsidRPr="00584F4C" w:rsidRDefault="00C202B8" w:rsidP="00584F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4F4C">
        <w:rPr>
          <w:rFonts w:ascii="Times New Roman" w:hAnsi="Times New Roman"/>
          <w:b/>
          <w:sz w:val="28"/>
          <w:szCs w:val="28"/>
        </w:rPr>
        <w:t>Закадровый текст.</w:t>
      </w:r>
      <w:r w:rsidRPr="00584F4C">
        <w:rPr>
          <w:rFonts w:ascii="Times New Roman" w:hAnsi="Times New Roman"/>
          <w:sz w:val="28"/>
          <w:szCs w:val="28"/>
        </w:rPr>
        <w:t xml:space="preserve"> В конце 18 века Америка и весь свет были охвачены «золотой лихорадкой». Люди из разных точек мира отправлялись на поиски золота и счастья.</w:t>
      </w:r>
    </w:p>
    <w:p w:rsidR="00C202B8" w:rsidRPr="00584F4C" w:rsidRDefault="00C202B8" w:rsidP="00584F4C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584F4C">
        <w:rPr>
          <w:rFonts w:ascii="Times New Roman" w:hAnsi="Times New Roman"/>
          <w:b/>
          <w:sz w:val="28"/>
          <w:szCs w:val="28"/>
        </w:rPr>
        <w:t xml:space="preserve">Появляется название фильма  </w:t>
      </w:r>
      <w:r w:rsidRPr="00584F4C">
        <w:rPr>
          <w:rFonts w:ascii="Times New Roman" w:hAnsi="Times New Roman"/>
          <w:b/>
          <w:i/>
          <w:sz w:val="28"/>
          <w:szCs w:val="28"/>
        </w:rPr>
        <w:t>«Любовь к жизни» по мотивам рассказа Джека Лондона.</w:t>
      </w:r>
    </w:p>
    <w:p w:rsidR="00C202B8" w:rsidRPr="00584F4C" w:rsidRDefault="00C202B8" w:rsidP="00584F4C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C202B8" w:rsidRPr="00584F4C" w:rsidRDefault="00C202B8" w:rsidP="00584F4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584F4C">
        <w:rPr>
          <w:rFonts w:ascii="Times New Roman" w:hAnsi="Times New Roman"/>
          <w:b/>
          <w:i/>
          <w:sz w:val="28"/>
          <w:szCs w:val="28"/>
          <w:u w:val="single"/>
        </w:rPr>
        <w:t xml:space="preserve">2. </w:t>
      </w:r>
      <w:r w:rsidRPr="00584F4C">
        <w:rPr>
          <w:rFonts w:ascii="Times New Roman" w:hAnsi="Times New Roman"/>
          <w:b/>
          <w:sz w:val="28"/>
          <w:szCs w:val="28"/>
          <w:u w:val="single"/>
        </w:rPr>
        <w:t>Рассказ о Билле.</w:t>
      </w:r>
    </w:p>
    <w:p w:rsidR="00C202B8" w:rsidRPr="00584F4C" w:rsidRDefault="00C202B8" w:rsidP="00584F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4F4C">
        <w:rPr>
          <w:rFonts w:ascii="Times New Roman" w:hAnsi="Times New Roman"/>
          <w:b/>
          <w:sz w:val="28"/>
          <w:szCs w:val="28"/>
        </w:rPr>
        <w:t>Средний план.</w:t>
      </w:r>
      <w:r w:rsidRPr="00584F4C">
        <w:rPr>
          <w:rFonts w:ascii="Times New Roman" w:hAnsi="Times New Roman"/>
          <w:sz w:val="28"/>
          <w:szCs w:val="28"/>
        </w:rPr>
        <w:t xml:space="preserve"> Кают-компания китобойного судна. Человек лежит на койке. Он бледный, худой.  С благодарностью и радостью оглядывает людей. Вокруг  сидят учёные, доктор, капитан корабля. </w:t>
      </w:r>
    </w:p>
    <w:p w:rsidR="00C202B8" w:rsidRPr="00584F4C" w:rsidRDefault="00C202B8" w:rsidP="00584F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4F4C">
        <w:rPr>
          <w:rFonts w:ascii="Times New Roman" w:hAnsi="Times New Roman"/>
          <w:b/>
          <w:sz w:val="28"/>
          <w:szCs w:val="28"/>
        </w:rPr>
        <w:t>Путник</w:t>
      </w:r>
      <w:r w:rsidRPr="00584F4C">
        <w:rPr>
          <w:rFonts w:ascii="Times New Roman" w:hAnsi="Times New Roman"/>
          <w:sz w:val="28"/>
          <w:szCs w:val="28"/>
        </w:rPr>
        <w:t>.  (со слезами) Мы искатели золота. (Далее рассказ человека звучит за кадром)</w:t>
      </w:r>
    </w:p>
    <w:p w:rsidR="00C202B8" w:rsidRPr="00584F4C" w:rsidRDefault="00C202B8" w:rsidP="00584F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4F4C">
        <w:rPr>
          <w:rFonts w:ascii="Times New Roman" w:hAnsi="Times New Roman"/>
          <w:b/>
          <w:sz w:val="28"/>
          <w:szCs w:val="28"/>
        </w:rPr>
        <w:t>Общий план.</w:t>
      </w:r>
      <w:r w:rsidRPr="00584F4C">
        <w:rPr>
          <w:rFonts w:ascii="Times New Roman" w:hAnsi="Times New Roman"/>
          <w:sz w:val="28"/>
          <w:szCs w:val="28"/>
        </w:rPr>
        <w:t xml:space="preserve">  Двое человек идут по равнине. Кругом камни, тускло светит солнце над горизонтом.</w:t>
      </w:r>
    </w:p>
    <w:p w:rsidR="00C202B8" w:rsidRPr="00584F4C" w:rsidRDefault="00C202B8" w:rsidP="00584F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4F4C">
        <w:rPr>
          <w:rFonts w:ascii="Times New Roman" w:hAnsi="Times New Roman"/>
          <w:b/>
          <w:sz w:val="28"/>
          <w:szCs w:val="28"/>
        </w:rPr>
        <w:t>Закадровый текст</w:t>
      </w:r>
      <w:r w:rsidRPr="00584F4C">
        <w:rPr>
          <w:rFonts w:ascii="Times New Roman" w:hAnsi="Times New Roman"/>
          <w:sz w:val="28"/>
          <w:szCs w:val="28"/>
        </w:rPr>
        <w:t>. Мы намыли немного золотого песку и возвращались домой. Хотели спуститься по реке Диз до большого Медвежьего озера, добраться до реки Маккензи, а потом до какой-нибудь фактории Гудзонова залива и там зимовать.</w:t>
      </w:r>
    </w:p>
    <w:p w:rsidR="00C202B8" w:rsidRPr="00584F4C" w:rsidRDefault="00C202B8" w:rsidP="00584F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4F4C">
        <w:rPr>
          <w:rFonts w:ascii="Times New Roman" w:hAnsi="Times New Roman"/>
          <w:b/>
          <w:sz w:val="28"/>
          <w:szCs w:val="28"/>
        </w:rPr>
        <w:t>Общий план</w:t>
      </w:r>
      <w:r w:rsidRPr="00584F4C">
        <w:rPr>
          <w:rFonts w:ascii="Times New Roman" w:hAnsi="Times New Roman"/>
          <w:sz w:val="28"/>
          <w:szCs w:val="28"/>
        </w:rPr>
        <w:t>. Двое подходят к реке. Один переходит, а другой остаётся стоять по колено в воде.</w:t>
      </w:r>
    </w:p>
    <w:p w:rsidR="00C202B8" w:rsidRPr="00584F4C" w:rsidRDefault="00C202B8" w:rsidP="00584F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4F4C">
        <w:rPr>
          <w:rFonts w:ascii="Times New Roman" w:hAnsi="Times New Roman"/>
          <w:b/>
          <w:sz w:val="28"/>
          <w:szCs w:val="28"/>
        </w:rPr>
        <w:t>Путник.</w:t>
      </w:r>
      <w:r w:rsidRPr="00584F4C">
        <w:rPr>
          <w:rFonts w:ascii="Times New Roman" w:hAnsi="Times New Roman"/>
          <w:sz w:val="28"/>
          <w:szCs w:val="28"/>
        </w:rPr>
        <w:t xml:space="preserve"> Билл! Билл! Я вывихнул ногу!  (умоляюще) Би-илл!</w:t>
      </w:r>
    </w:p>
    <w:p w:rsidR="00C202B8" w:rsidRPr="00584F4C" w:rsidRDefault="00C202B8" w:rsidP="00584F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4F4C">
        <w:rPr>
          <w:rFonts w:ascii="Times New Roman" w:hAnsi="Times New Roman"/>
          <w:b/>
          <w:sz w:val="28"/>
          <w:szCs w:val="28"/>
        </w:rPr>
        <w:t>Средний план.</w:t>
      </w:r>
      <w:r w:rsidRPr="00584F4C">
        <w:rPr>
          <w:rFonts w:ascii="Times New Roman" w:hAnsi="Times New Roman"/>
          <w:sz w:val="28"/>
          <w:szCs w:val="28"/>
        </w:rPr>
        <w:t xml:space="preserve"> Билл уходит. Путник со страхом оглядывается. Кругом ни деревьев, ни кустов, ни травы. </w:t>
      </w:r>
    </w:p>
    <w:p w:rsidR="00C202B8" w:rsidRPr="00584F4C" w:rsidRDefault="00C202B8" w:rsidP="00584F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4F4C">
        <w:rPr>
          <w:rFonts w:ascii="Times New Roman" w:hAnsi="Times New Roman"/>
          <w:b/>
          <w:sz w:val="28"/>
          <w:szCs w:val="28"/>
        </w:rPr>
        <w:t>Путник</w:t>
      </w:r>
      <w:r w:rsidRPr="00584F4C">
        <w:rPr>
          <w:rFonts w:ascii="Times New Roman" w:hAnsi="Times New Roman"/>
          <w:sz w:val="28"/>
          <w:szCs w:val="28"/>
        </w:rPr>
        <w:t xml:space="preserve"> (шепчет с ужасом) Билл! Билл!</w:t>
      </w:r>
    </w:p>
    <w:p w:rsidR="00C202B8" w:rsidRPr="00584F4C" w:rsidRDefault="00C202B8" w:rsidP="00584F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4F4C">
        <w:rPr>
          <w:rFonts w:ascii="Times New Roman" w:hAnsi="Times New Roman"/>
          <w:b/>
          <w:sz w:val="28"/>
          <w:szCs w:val="28"/>
        </w:rPr>
        <w:t xml:space="preserve">Закадровый текст.  </w:t>
      </w:r>
      <w:r w:rsidRPr="00584F4C">
        <w:rPr>
          <w:rFonts w:ascii="Times New Roman" w:hAnsi="Times New Roman"/>
          <w:sz w:val="28"/>
          <w:szCs w:val="28"/>
        </w:rPr>
        <w:t xml:space="preserve">Живого Билла я уже не видел. Но недавно я наткнулся на следы человека, который полз на четвереньках. </w:t>
      </w:r>
    </w:p>
    <w:p w:rsidR="00C202B8" w:rsidRPr="00584F4C" w:rsidRDefault="00C202B8" w:rsidP="00584F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4F4C">
        <w:rPr>
          <w:rFonts w:ascii="Times New Roman" w:hAnsi="Times New Roman"/>
          <w:b/>
          <w:sz w:val="28"/>
          <w:szCs w:val="28"/>
        </w:rPr>
        <w:t xml:space="preserve">Общий план. </w:t>
      </w:r>
      <w:r w:rsidRPr="00584F4C">
        <w:rPr>
          <w:rFonts w:ascii="Times New Roman" w:hAnsi="Times New Roman"/>
          <w:sz w:val="28"/>
          <w:szCs w:val="28"/>
        </w:rPr>
        <w:t xml:space="preserve"> Путник бредёт по следам человека. За ним плетётся больной волк. </w:t>
      </w:r>
    </w:p>
    <w:p w:rsidR="00C202B8" w:rsidRPr="00584F4C" w:rsidRDefault="00C202B8" w:rsidP="00584F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4F4C">
        <w:rPr>
          <w:rFonts w:ascii="Times New Roman" w:hAnsi="Times New Roman"/>
          <w:b/>
          <w:sz w:val="28"/>
          <w:szCs w:val="28"/>
        </w:rPr>
        <w:t>Крупный план.</w:t>
      </w:r>
      <w:r w:rsidRPr="00584F4C">
        <w:rPr>
          <w:rFonts w:ascii="Times New Roman" w:hAnsi="Times New Roman"/>
          <w:sz w:val="28"/>
          <w:szCs w:val="28"/>
        </w:rPr>
        <w:t xml:space="preserve"> Обглоданные кости, на мху кругом следы волчьих лап, шляпа, мешочек с золотом.</w:t>
      </w:r>
    </w:p>
    <w:p w:rsidR="00C202B8" w:rsidRPr="00584F4C" w:rsidRDefault="00C202B8" w:rsidP="00584F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4F4C">
        <w:rPr>
          <w:rFonts w:ascii="Times New Roman" w:hAnsi="Times New Roman"/>
          <w:b/>
          <w:sz w:val="28"/>
          <w:szCs w:val="28"/>
        </w:rPr>
        <w:t>Путник.</w:t>
      </w:r>
      <w:r w:rsidRPr="00584F4C">
        <w:rPr>
          <w:rFonts w:ascii="Times New Roman" w:hAnsi="Times New Roman"/>
          <w:sz w:val="28"/>
          <w:szCs w:val="28"/>
        </w:rPr>
        <w:t xml:space="preserve">  Билл! Ха-ха! (смех хриплый, страшный, похожий на карканье вороны) </w:t>
      </w:r>
    </w:p>
    <w:p w:rsidR="00C202B8" w:rsidRPr="00584F4C" w:rsidRDefault="00C202B8" w:rsidP="00584F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4F4C">
        <w:rPr>
          <w:rFonts w:ascii="Times New Roman" w:hAnsi="Times New Roman"/>
          <w:b/>
          <w:sz w:val="28"/>
          <w:szCs w:val="28"/>
        </w:rPr>
        <w:t>Волк.</w:t>
      </w:r>
      <w:r w:rsidRPr="00584F4C">
        <w:rPr>
          <w:rFonts w:ascii="Times New Roman" w:hAnsi="Times New Roman"/>
          <w:sz w:val="28"/>
          <w:szCs w:val="28"/>
        </w:rPr>
        <w:t xml:space="preserve"> У-у-у!</w:t>
      </w:r>
    </w:p>
    <w:p w:rsidR="00C202B8" w:rsidRPr="00584F4C" w:rsidRDefault="00C202B8" w:rsidP="00584F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4F4C">
        <w:rPr>
          <w:rFonts w:ascii="Times New Roman" w:hAnsi="Times New Roman"/>
          <w:b/>
          <w:sz w:val="28"/>
          <w:szCs w:val="28"/>
        </w:rPr>
        <w:t>Путник.</w:t>
      </w:r>
      <w:r w:rsidRPr="00584F4C">
        <w:rPr>
          <w:rFonts w:ascii="Times New Roman" w:hAnsi="Times New Roman"/>
          <w:sz w:val="28"/>
          <w:szCs w:val="28"/>
        </w:rPr>
        <w:t xml:space="preserve"> Билл! Вот и всё что от тебя осталось…</w:t>
      </w:r>
    </w:p>
    <w:p w:rsidR="00C202B8" w:rsidRPr="00584F4C" w:rsidRDefault="00C202B8" w:rsidP="00584F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4F4C">
        <w:rPr>
          <w:rFonts w:ascii="Times New Roman" w:hAnsi="Times New Roman"/>
          <w:b/>
          <w:sz w:val="28"/>
          <w:szCs w:val="28"/>
        </w:rPr>
        <w:t>Средний план.</w:t>
      </w:r>
      <w:r w:rsidRPr="00584F4C">
        <w:rPr>
          <w:rFonts w:ascii="Times New Roman" w:hAnsi="Times New Roman"/>
          <w:sz w:val="28"/>
          <w:szCs w:val="28"/>
        </w:rPr>
        <w:t xml:space="preserve"> Путник бросает мешочек с золотом и бредет дальше. Волк плетётся следом.</w:t>
      </w:r>
    </w:p>
    <w:p w:rsidR="00C202B8" w:rsidRPr="00584F4C" w:rsidRDefault="00C202B8" w:rsidP="00584F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202B8" w:rsidRPr="00584F4C" w:rsidRDefault="00C202B8" w:rsidP="00584F4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584F4C">
        <w:rPr>
          <w:rFonts w:ascii="Times New Roman" w:hAnsi="Times New Roman"/>
          <w:b/>
          <w:sz w:val="28"/>
          <w:szCs w:val="28"/>
          <w:u w:val="single"/>
        </w:rPr>
        <w:t xml:space="preserve">3. Рассказ путника о волке </w:t>
      </w:r>
    </w:p>
    <w:p w:rsidR="00C202B8" w:rsidRPr="00584F4C" w:rsidRDefault="00C202B8" w:rsidP="00584F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4F4C">
        <w:rPr>
          <w:rFonts w:ascii="Times New Roman" w:hAnsi="Times New Roman"/>
          <w:b/>
          <w:sz w:val="28"/>
          <w:szCs w:val="28"/>
        </w:rPr>
        <w:t xml:space="preserve">Общий план. </w:t>
      </w:r>
      <w:r w:rsidRPr="00584F4C">
        <w:rPr>
          <w:rFonts w:ascii="Times New Roman" w:hAnsi="Times New Roman"/>
          <w:sz w:val="28"/>
          <w:szCs w:val="28"/>
        </w:rPr>
        <w:t xml:space="preserve">Палуба китобойного судна. Сидят матросы. Золотоискатель сидит с ними, выпрашивает сухари. Матросы посмеиваются и дают. </w:t>
      </w:r>
    </w:p>
    <w:p w:rsidR="00C202B8" w:rsidRPr="00584F4C" w:rsidRDefault="00C202B8" w:rsidP="00584F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4F4C">
        <w:rPr>
          <w:rFonts w:ascii="Times New Roman" w:hAnsi="Times New Roman"/>
          <w:b/>
          <w:sz w:val="28"/>
          <w:szCs w:val="28"/>
        </w:rPr>
        <w:t>Матрос</w:t>
      </w:r>
      <w:r w:rsidRPr="00584F4C">
        <w:rPr>
          <w:rFonts w:ascii="Times New Roman" w:hAnsi="Times New Roman"/>
          <w:sz w:val="28"/>
          <w:szCs w:val="28"/>
        </w:rPr>
        <w:t>. А что, друг, расскажи, как ты съел волка!</w:t>
      </w:r>
    </w:p>
    <w:p w:rsidR="00C202B8" w:rsidRPr="00584F4C" w:rsidRDefault="00C202B8" w:rsidP="00584F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4F4C">
        <w:rPr>
          <w:rFonts w:ascii="Times New Roman" w:hAnsi="Times New Roman"/>
          <w:b/>
          <w:sz w:val="28"/>
          <w:szCs w:val="28"/>
        </w:rPr>
        <w:t>Путник.</w:t>
      </w:r>
      <w:r w:rsidRPr="00584F4C">
        <w:rPr>
          <w:rFonts w:ascii="Times New Roman" w:hAnsi="Times New Roman"/>
          <w:sz w:val="28"/>
          <w:szCs w:val="28"/>
        </w:rPr>
        <w:t xml:space="preserve"> Да-а! Этот волк спас мне жизнь. </w:t>
      </w:r>
    </w:p>
    <w:p w:rsidR="00C202B8" w:rsidRPr="00584F4C" w:rsidRDefault="00C202B8" w:rsidP="00584F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4F4C">
        <w:rPr>
          <w:rFonts w:ascii="Times New Roman" w:hAnsi="Times New Roman"/>
          <w:b/>
          <w:sz w:val="28"/>
          <w:szCs w:val="28"/>
        </w:rPr>
        <w:t>Общий план.</w:t>
      </w:r>
      <w:r w:rsidRPr="00584F4C">
        <w:rPr>
          <w:rFonts w:ascii="Times New Roman" w:hAnsi="Times New Roman"/>
          <w:sz w:val="28"/>
          <w:szCs w:val="28"/>
        </w:rPr>
        <w:t xml:space="preserve"> Путник, худой и оборванный, тащится по равнине, кругом пусто, только камни и песок. </w:t>
      </w:r>
    </w:p>
    <w:p w:rsidR="00C202B8" w:rsidRPr="00584F4C" w:rsidRDefault="00C202B8" w:rsidP="00584F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4F4C">
        <w:rPr>
          <w:rFonts w:ascii="Times New Roman" w:hAnsi="Times New Roman"/>
          <w:b/>
          <w:sz w:val="28"/>
          <w:szCs w:val="28"/>
        </w:rPr>
        <w:t>Крупный план.</w:t>
      </w:r>
      <w:r w:rsidRPr="00584F4C">
        <w:rPr>
          <w:rFonts w:ascii="Times New Roman" w:hAnsi="Times New Roman"/>
          <w:sz w:val="28"/>
          <w:szCs w:val="28"/>
        </w:rPr>
        <w:t xml:space="preserve"> Лицо путника. Глаза тусклые, жизнь угасает в нём. </w:t>
      </w:r>
    </w:p>
    <w:p w:rsidR="00C202B8" w:rsidRPr="00584F4C" w:rsidRDefault="00C202B8" w:rsidP="00584F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4F4C">
        <w:rPr>
          <w:rFonts w:ascii="Times New Roman" w:hAnsi="Times New Roman"/>
          <w:b/>
          <w:sz w:val="28"/>
          <w:szCs w:val="28"/>
        </w:rPr>
        <w:t>Средний план</w:t>
      </w:r>
      <w:r w:rsidRPr="00584F4C">
        <w:rPr>
          <w:rFonts w:ascii="Times New Roman" w:hAnsi="Times New Roman"/>
          <w:sz w:val="28"/>
          <w:szCs w:val="28"/>
        </w:rPr>
        <w:t>.  Человек садится, достаёт кости, сосёт их.</w:t>
      </w:r>
    </w:p>
    <w:p w:rsidR="00C202B8" w:rsidRPr="00584F4C" w:rsidRDefault="00C202B8" w:rsidP="00584F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4F4C">
        <w:rPr>
          <w:rFonts w:ascii="Times New Roman" w:hAnsi="Times New Roman"/>
          <w:b/>
          <w:sz w:val="28"/>
          <w:szCs w:val="28"/>
        </w:rPr>
        <w:t xml:space="preserve">Закадровый текст. </w:t>
      </w:r>
      <w:r w:rsidRPr="00584F4C">
        <w:rPr>
          <w:rFonts w:ascii="Times New Roman" w:hAnsi="Times New Roman"/>
          <w:sz w:val="28"/>
          <w:szCs w:val="28"/>
        </w:rPr>
        <w:t>Это кости оленёнка, которого загрызли и съели волки.  Мне достались только обглоданные кости, но я не мог с ними расстаться. Я не знал, дня недели, не понимал чисел. Я терял сознание, приходил в себя, снова полз.</w:t>
      </w:r>
    </w:p>
    <w:p w:rsidR="00C202B8" w:rsidRPr="00584F4C" w:rsidRDefault="00C202B8" w:rsidP="00584F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4F4C">
        <w:rPr>
          <w:rFonts w:ascii="Times New Roman" w:hAnsi="Times New Roman"/>
          <w:b/>
          <w:sz w:val="28"/>
          <w:szCs w:val="28"/>
        </w:rPr>
        <w:t>Средний план</w:t>
      </w:r>
      <w:r w:rsidRPr="00584F4C">
        <w:rPr>
          <w:rFonts w:ascii="Times New Roman" w:hAnsi="Times New Roman"/>
          <w:sz w:val="28"/>
          <w:szCs w:val="28"/>
        </w:rPr>
        <w:t xml:space="preserve">.    Человек лежит на земле. Слышится кашель, сопенье, вздохи. Путник поворачивается на бок. </w:t>
      </w:r>
    </w:p>
    <w:p w:rsidR="00C202B8" w:rsidRPr="00584F4C" w:rsidRDefault="00C202B8" w:rsidP="00584F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4F4C">
        <w:rPr>
          <w:rFonts w:ascii="Times New Roman" w:hAnsi="Times New Roman"/>
          <w:b/>
          <w:sz w:val="28"/>
          <w:szCs w:val="28"/>
        </w:rPr>
        <w:t>Средний план</w:t>
      </w:r>
      <w:r w:rsidRPr="00584F4C">
        <w:rPr>
          <w:rFonts w:ascii="Times New Roman" w:hAnsi="Times New Roman"/>
          <w:sz w:val="28"/>
          <w:szCs w:val="28"/>
        </w:rPr>
        <w:t>.  Волк худой, глаза мутные, налитые кровью.</w:t>
      </w:r>
    </w:p>
    <w:p w:rsidR="00C202B8" w:rsidRPr="00584F4C" w:rsidRDefault="00C202B8" w:rsidP="00584F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4F4C">
        <w:rPr>
          <w:rFonts w:ascii="Times New Roman" w:hAnsi="Times New Roman"/>
          <w:b/>
          <w:sz w:val="28"/>
          <w:szCs w:val="28"/>
        </w:rPr>
        <w:t xml:space="preserve">Закадровый текст. </w:t>
      </w:r>
      <w:r w:rsidRPr="00584F4C">
        <w:rPr>
          <w:rFonts w:ascii="Times New Roman" w:hAnsi="Times New Roman"/>
          <w:sz w:val="28"/>
          <w:szCs w:val="28"/>
        </w:rPr>
        <w:t xml:space="preserve">С этого часа волк стал моим единственным спутником. </w:t>
      </w:r>
    </w:p>
    <w:p w:rsidR="00C202B8" w:rsidRPr="00584F4C" w:rsidRDefault="00C202B8" w:rsidP="00584F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4F4C">
        <w:rPr>
          <w:rFonts w:ascii="Times New Roman" w:hAnsi="Times New Roman"/>
          <w:b/>
          <w:sz w:val="28"/>
          <w:szCs w:val="28"/>
        </w:rPr>
        <w:t>Средний план</w:t>
      </w:r>
      <w:r w:rsidRPr="00584F4C">
        <w:rPr>
          <w:rFonts w:ascii="Times New Roman" w:hAnsi="Times New Roman"/>
          <w:sz w:val="28"/>
          <w:szCs w:val="28"/>
        </w:rPr>
        <w:t>.  Человек, сидя на камне, перематывает на ногах остатки одеяла. Ноги содраны до живого мяса.</w:t>
      </w:r>
    </w:p>
    <w:p w:rsidR="00C202B8" w:rsidRPr="00584F4C" w:rsidRDefault="00C202B8" w:rsidP="00584F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4F4C">
        <w:rPr>
          <w:rFonts w:ascii="Times New Roman" w:hAnsi="Times New Roman"/>
          <w:b/>
          <w:sz w:val="28"/>
          <w:szCs w:val="28"/>
        </w:rPr>
        <w:t xml:space="preserve">Путник </w:t>
      </w:r>
      <w:r w:rsidRPr="00584F4C">
        <w:rPr>
          <w:rFonts w:ascii="Times New Roman" w:hAnsi="Times New Roman"/>
          <w:sz w:val="28"/>
          <w:szCs w:val="28"/>
        </w:rPr>
        <w:t xml:space="preserve"> (волку) Ты скоро меня съешь? У меня нет ни спичек, ни ножа. (Волк скалит зубы, облизывается, жадно смотрит на кровь) Будь ты здоровый волк, я бы не стал сопротивляться, но ты – падаль! Я не хочу попасть в утробу мерзкой твари! (Бросает в волка камни)</w:t>
      </w:r>
    </w:p>
    <w:p w:rsidR="00C202B8" w:rsidRPr="00584F4C" w:rsidRDefault="00C202B8" w:rsidP="00584F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4F4C">
        <w:rPr>
          <w:rFonts w:ascii="Times New Roman" w:hAnsi="Times New Roman"/>
          <w:b/>
          <w:sz w:val="28"/>
          <w:szCs w:val="28"/>
        </w:rPr>
        <w:t xml:space="preserve">Средний план сменяется плавно общим. Камера медленно отъезжает от путника и волка.  </w:t>
      </w:r>
      <w:r w:rsidRPr="00584F4C">
        <w:rPr>
          <w:rFonts w:ascii="Times New Roman" w:hAnsi="Times New Roman"/>
          <w:sz w:val="28"/>
          <w:szCs w:val="28"/>
        </w:rPr>
        <w:t xml:space="preserve">Человек медленно идёт, волк за ним. </w:t>
      </w:r>
    </w:p>
    <w:p w:rsidR="00C202B8" w:rsidRPr="00584F4C" w:rsidRDefault="00C202B8" w:rsidP="00584F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4F4C">
        <w:rPr>
          <w:rFonts w:ascii="Times New Roman" w:hAnsi="Times New Roman"/>
          <w:b/>
          <w:sz w:val="28"/>
          <w:szCs w:val="28"/>
        </w:rPr>
        <w:t xml:space="preserve">Закадровый текст. </w:t>
      </w:r>
      <w:r w:rsidRPr="00584F4C">
        <w:rPr>
          <w:rFonts w:ascii="Times New Roman" w:hAnsi="Times New Roman"/>
          <w:sz w:val="28"/>
          <w:szCs w:val="28"/>
        </w:rPr>
        <w:t>Так мы и ковыляли. Оба полумёртвые.</w:t>
      </w:r>
      <w:r w:rsidRPr="00584F4C">
        <w:rPr>
          <w:rFonts w:ascii="Times New Roman" w:hAnsi="Times New Roman"/>
          <w:b/>
          <w:sz w:val="28"/>
          <w:szCs w:val="28"/>
        </w:rPr>
        <w:t xml:space="preserve">  </w:t>
      </w:r>
      <w:r w:rsidRPr="00584F4C">
        <w:rPr>
          <w:rFonts w:ascii="Times New Roman" w:hAnsi="Times New Roman"/>
          <w:sz w:val="28"/>
          <w:szCs w:val="28"/>
        </w:rPr>
        <w:t xml:space="preserve">Подстерегая друг друга, тащились через пустыню. </w:t>
      </w:r>
    </w:p>
    <w:p w:rsidR="00C202B8" w:rsidRPr="00584F4C" w:rsidRDefault="00C202B8" w:rsidP="00584F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4F4C">
        <w:rPr>
          <w:rFonts w:ascii="Times New Roman" w:hAnsi="Times New Roman"/>
          <w:b/>
          <w:sz w:val="28"/>
          <w:szCs w:val="28"/>
        </w:rPr>
        <w:t xml:space="preserve">Общий план.  </w:t>
      </w:r>
      <w:r w:rsidRPr="00584F4C">
        <w:rPr>
          <w:rFonts w:ascii="Times New Roman" w:hAnsi="Times New Roman"/>
          <w:sz w:val="28"/>
          <w:szCs w:val="28"/>
        </w:rPr>
        <w:t xml:space="preserve">Человек неподвижно лежит на земле.  Глаза закрыты, лицо его напряжено. К нему медленно подходит волк. Клыки волка вонзаются в руку человека, но укус слабый.  Человек сжимает рукой челюсть волка,  тот  слабо сопротивляется. Человек наваливается на волка всем своим телом. </w:t>
      </w:r>
    </w:p>
    <w:p w:rsidR="00C202B8" w:rsidRPr="00584F4C" w:rsidRDefault="00C202B8" w:rsidP="00584F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4F4C">
        <w:rPr>
          <w:rFonts w:ascii="Times New Roman" w:hAnsi="Times New Roman"/>
          <w:b/>
          <w:sz w:val="28"/>
          <w:szCs w:val="28"/>
        </w:rPr>
        <w:t xml:space="preserve">Закадровый текст. </w:t>
      </w:r>
      <w:r w:rsidRPr="00584F4C">
        <w:rPr>
          <w:rFonts w:ascii="Times New Roman" w:hAnsi="Times New Roman"/>
          <w:sz w:val="28"/>
          <w:szCs w:val="28"/>
        </w:rPr>
        <w:t>Мы оба были полумёртвые и хотели выжить за счёт другого.</w:t>
      </w:r>
    </w:p>
    <w:p w:rsidR="00C202B8" w:rsidRPr="00584F4C" w:rsidRDefault="00C202B8" w:rsidP="00584F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4F4C">
        <w:rPr>
          <w:rFonts w:ascii="Times New Roman" w:hAnsi="Times New Roman"/>
          <w:b/>
          <w:sz w:val="28"/>
          <w:szCs w:val="28"/>
        </w:rPr>
        <w:t>Средний план</w:t>
      </w:r>
      <w:r w:rsidRPr="00584F4C">
        <w:rPr>
          <w:rFonts w:ascii="Times New Roman" w:hAnsi="Times New Roman"/>
          <w:sz w:val="28"/>
          <w:szCs w:val="28"/>
        </w:rPr>
        <w:t>.  Путник переваливается на спину и засыпает. Рот его в крови. Волк мёртв.</w:t>
      </w:r>
    </w:p>
    <w:p w:rsidR="00C202B8" w:rsidRPr="00584F4C" w:rsidRDefault="00C202B8" w:rsidP="00584F4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C202B8" w:rsidRPr="00584F4C" w:rsidRDefault="00C202B8" w:rsidP="00584F4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584F4C">
        <w:rPr>
          <w:rFonts w:ascii="Times New Roman" w:hAnsi="Times New Roman"/>
          <w:b/>
          <w:sz w:val="28"/>
          <w:szCs w:val="28"/>
          <w:u w:val="single"/>
        </w:rPr>
        <w:t>4. Жизнь на корабле.</w:t>
      </w:r>
    </w:p>
    <w:p w:rsidR="00C202B8" w:rsidRPr="00584F4C" w:rsidRDefault="00C202B8" w:rsidP="00584F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4F4C">
        <w:rPr>
          <w:rFonts w:ascii="Times New Roman" w:hAnsi="Times New Roman"/>
          <w:b/>
          <w:sz w:val="28"/>
          <w:szCs w:val="28"/>
        </w:rPr>
        <w:t xml:space="preserve">Общий план.   </w:t>
      </w:r>
      <w:r w:rsidRPr="00584F4C">
        <w:rPr>
          <w:rFonts w:ascii="Times New Roman" w:hAnsi="Times New Roman"/>
          <w:sz w:val="28"/>
          <w:szCs w:val="28"/>
        </w:rPr>
        <w:t xml:space="preserve">Кают компания на корабле. За столом учёные, капитан и </w:t>
      </w:r>
      <w:r w:rsidRPr="00584F4C">
        <w:rPr>
          <w:rFonts w:ascii="Times New Roman" w:hAnsi="Times New Roman"/>
          <w:b/>
          <w:sz w:val="28"/>
          <w:szCs w:val="28"/>
        </w:rPr>
        <w:t>Путник.</w:t>
      </w:r>
      <w:r w:rsidRPr="00584F4C">
        <w:rPr>
          <w:rFonts w:ascii="Times New Roman" w:hAnsi="Times New Roman"/>
          <w:sz w:val="28"/>
          <w:szCs w:val="28"/>
        </w:rPr>
        <w:t xml:space="preserve"> Он потолстел, довольный, ест еду, но жадно следит, как и что едят другие.</w:t>
      </w:r>
    </w:p>
    <w:p w:rsidR="00C202B8" w:rsidRPr="00584F4C" w:rsidRDefault="00C202B8" w:rsidP="00584F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4F4C">
        <w:rPr>
          <w:rFonts w:ascii="Times New Roman" w:hAnsi="Times New Roman"/>
          <w:b/>
          <w:sz w:val="28"/>
          <w:szCs w:val="28"/>
        </w:rPr>
        <w:t xml:space="preserve">Учёный 1. </w:t>
      </w:r>
      <w:r w:rsidRPr="00584F4C">
        <w:rPr>
          <w:rFonts w:ascii="Times New Roman" w:hAnsi="Times New Roman"/>
          <w:sz w:val="28"/>
          <w:szCs w:val="28"/>
        </w:rPr>
        <w:t xml:space="preserve"> (путнику) Зачем вы ходили к повару?</w:t>
      </w:r>
    </w:p>
    <w:p w:rsidR="00C202B8" w:rsidRPr="00584F4C" w:rsidRDefault="00C202B8" w:rsidP="00584F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4F4C">
        <w:rPr>
          <w:rFonts w:ascii="Times New Roman" w:hAnsi="Times New Roman"/>
          <w:b/>
          <w:sz w:val="28"/>
          <w:szCs w:val="28"/>
        </w:rPr>
        <w:t>Путник.</w:t>
      </w:r>
      <w:r w:rsidRPr="00584F4C">
        <w:rPr>
          <w:rFonts w:ascii="Times New Roman" w:hAnsi="Times New Roman"/>
          <w:sz w:val="28"/>
          <w:szCs w:val="28"/>
        </w:rPr>
        <w:t xml:space="preserve"> Я спрашивал, хватит ли еды до конца плавания. </w:t>
      </w:r>
    </w:p>
    <w:p w:rsidR="00C202B8" w:rsidRPr="00584F4C" w:rsidRDefault="00C202B8" w:rsidP="00584F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4F4C">
        <w:rPr>
          <w:rFonts w:ascii="Times New Roman" w:hAnsi="Times New Roman"/>
          <w:b/>
          <w:sz w:val="28"/>
          <w:szCs w:val="28"/>
        </w:rPr>
        <w:t xml:space="preserve">Капитан (удивлённо) </w:t>
      </w:r>
      <w:r w:rsidRPr="00584F4C">
        <w:rPr>
          <w:rFonts w:ascii="Times New Roman" w:hAnsi="Times New Roman"/>
          <w:sz w:val="28"/>
          <w:szCs w:val="28"/>
        </w:rPr>
        <w:t xml:space="preserve">Но ведь я вам уже говорил, что хватит! Даже показал кладовую с продуктами, чтобы вы убедились  собственными глазами! </w:t>
      </w:r>
    </w:p>
    <w:p w:rsidR="00C202B8" w:rsidRPr="00584F4C" w:rsidRDefault="00C202B8" w:rsidP="00584F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4F4C">
        <w:rPr>
          <w:rFonts w:ascii="Times New Roman" w:hAnsi="Times New Roman"/>
          <w:b/>
          <w:sz w:val="28"/>
          <w:szCs w:val="28"/>
        </w:rPr>
        <w:t>Учёный 2.</w:t>
      </w:r>
      <w:r w:rsidRPr="00584F4C">
        <w:rPr>
          <w:rFonts w:ascii="Times New Roman" w:hAnsi="Times New Roman"/>
          <w:sz w:val="28"/>
          <w:szCs w:val="28"/>
        </w:rPr>
        <w:t>. (путнику) Вы так потолстели, что придётся ограничить вас в еде! Мы ничего не можем понять! (Путник улыбается)</w:t>
      </w:r>
    </w:p>
    <w:p w:rsidR="00C202B8" w:rsidRPr="00584F4C" w:rsidRDefault="00C202B8" w:rsidP="00584F4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84F4C">
        <w:rPr>
          <w:rFonts w:ascii="Times New Roman" w:hAnsi="Times New Roman"/>
          <w:b/>
          <w:sz w:val="28"/>
          <w:szCs w:val="28"/>
        </w:rPr>
        <w:t>Общий план.  Учёные и матросы осматривают койку путника.  В матрасе сухари.</w:t>
      </w:r>
    </w:p>
    <w:p w:rsidR="00C202B8" w:rsidRPr="00584F4C" w:rsidRDefault="00C202B8" w:rsidP="00584F4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84F4C">
        <w:rPr>
          <w:rFonts w:ascii="Times New Roman" w:hAnsi="Times New Roman"/>
          <w:b/>
          <w:sz w:val="28"/>
          <w:szCs w:val="28"/>
        </w:rPr>
        <w:t xml:space="preserve"> Средний план. сухари. </w:t>
      </w:r>
    </w:p>
    <w:p w:rsidR="00C202B8" w:rsidRPr="00584F4C" w:rsidRDefault="00C202B8" w:rsidP="00584F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4F4C">
        <w:rPr>
          <w:rFonts w:ascii="Times New Roman" w:hAnsi="Times New Roman"/>
          <w:b/>
          <w:sz w:val="28"/>
          <w:szCs w:val="28"/>
        </w:rPr>
        <w:t>Учёный 1</w:t>
      </w:r>
      <w:r w:rsidRPr="00584F4C">
        <w:rPr>
          <w:rFonts w:ascii="Times New Roman" w:hAnsi="Times New Roman"/>
          <w:sz w:val="28"/>
          <w:szCs w:val="28"/>
        </w:rPr>
        <w:t>.  Но почему? откуда столько сухарей?</w:t>
      </w:r>
    </w:p>
    <w:p w:rsidR="00C202B8" w:rsidRPr="00584F4C" w:rsidRDefault="00C202B8" w:rsidP="00584F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4F4C">
        <w:rPr>
          <w:rFonts w:ascii="Times New Roman" w:hAnsi="Times New Roman"/>
          <w:sz w:val="28"/>
          <w:szCs w:val="28"/>
        </w:rPr>
        <w:t>Матрос. Он выпрашивает их у нас, у матросов. (смеётся) И матросы дают.</w:t>
      </w:r>
    </w:p>
    <w:p w:rsidR="00C202B8" w:rsidRPr="00584F4C" w:rsidRDefault="00C202B8" w:rsidP="00584F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4F4C">
        <w:rPr>
          <w:rFonts w:ascii="Times New Roman" w:hAnsi="Times New Roman"/>
          <w:b/>
          <w:sz w:val="28"/>
          <w:szCs w:val="28"/>
        </w:rPr>
        <w:t xml:space="preserve">Учёный 2. </w:t>
      </w:r>
      <w:r w:rsidRPr="00584F4C">
        <w:rPr>
          <w:rFonts w:ascii="Times New Roman" w:hAnsi="Times New Roman"/>
          <w:sz w:val="28"/>
          <w:szCs w:val="28"/>
        </w:rPr>
        <w:t xml:space="preserve">Но ведь он в здравом уме! </w:t>
      </w:r>
    </w:p>
    <w:p w:rsidR="00C202B8" w:rsidRPr="00584F4C" w:rsidRDefault="00C202B8" w:rsidP="00584F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4F4C">
        <w:rPr>
          <w:rFonts w:ascii="Times New Roman" w:hAnsi="Times New Roman"/>
          <w:b/>
          <w:sz w:val="28"/>
          <w:szCs w:val="28"/>
        </w:rPr>
        <w:t xml:space="preserve">Учёный 3. </w:t>
      </w:r>
      <w:r w:rsidRPr="00584F4C">
        <w:rPr>
          <w:rFonts w:ascii="Times New Roman" w:hAnsi="Times New Roman"/>
          <w:sz w:val="28"/>
          <w:szCs w:val="28"/>
        </w:rPr>
        <w:t xml:space="preserve">Он запасается на случай голодовки. После того, что он испытал – это не удивительно. </w:t>
      </w:r>
    </w:p>
    <w:p w:rsidR="00C202B8" w:rsidRPr="00584F4C" w:rsidRDefault="00C202B8" w:rsidP="00584F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4F4C">
        <w:rPr>
          <w:rFonts w:ascii="Times New Roman" w:hAnsi="Times New Roman"/>
          <w:b/>
          <w:sz w:val="28"/>
          <w:szCs w:val="28"/>
        </w:rPr>
        <w:t xml:space="preserve">Учёный 1. </w:t>
      </w:r>
      <w:r w:rsidRPr="00584F4C">
        <w:rPr>
          <w:rFonts w:ascii="Times New Roman" w:hAnsi="Times New Roman"/>
          <w:sz w:val="28"/>
          <w:szCs w:val="28"/>
        </w:rPr>
        <w:t>Но пройдёт ли это?</w:t>
      </w:r>
    </w:p>
    <w:p w:rsidR="00C202B8" w:rsidRPr="00584F4C" w:rsidRDefault="00C202B8" w:rsidP="00584F4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84F4C">
        <w:rPr>
          <w:rFonts w:ascii="Times New Roman" w:hAnsi="Times New Roman"/>
          <w:b/>
          <w:sz w:val="28"/>
          <w:szCs w:val="28"/>
        </w:rPr>
        <w:t>Учёный 3. Конечно, пройдёт.</w:t>
      </w:r>
    </w:p>
    <w:p w:rsidR="00C202B8" w:rsidRPr="00584F4C" w:rsidRDefault="00C202B8" w:rsidP="00584F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4F4C">
        <w:rPr>
          <w:rFonts w:ascii="Times New Roman" w:hAnsi="Times New Roman"/>
          <w:b/>
          <w:sz w:val="28"/>
          <w:szCs w:val="28"/>
        </w:rPr>
        <w:t xml:space="preserve">Закадровый текст. </w:t>
      </w:r>
      <w:r w:rsidRPr="00584F4C">
        <w:rPr>
          <w:rFonts w:ascii="Times New Roman" w:hAnsi="Times New Roman"/>
          <w:sz w:val="28"/>
          <w:szCs w:val="28"/>
        </w:rPr>
        <w:t>Это действительно прошло, прежде чем корабль стал на якорь в гавани Сан-Франциско</w:t>
      </w:r>
    </w:p>
    <w:p w:rsidR="00C202B8" w:rsidRPr="00584F4C" w:rsidRDefault="00C202B8" w:rsidP="00584F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C202B8" w:rsidRPr="00584F4C" w:rsidSect="005E39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99253F"/>
    <w:multiLevelType w:val="hybridMultilevel"/>
    <w:tmpl w:val="DAA8DE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7903"/>
    <w:rsid w:val="000A0A05"/>
    <w:rsid w:val="001D2F06"/>
    <w:rsid w:val="00207FB1"/>
    <w:rsid w:val="00215B5E"/>
    <w:rsid w:val="002C63E7"/>
    <w:rsid w:val="003063C5"/>
    <w:rsid w:val="00345C3B"/>
    <w:rsid w:val="004D21E5"/>
    <w:rsid w:val="00571C6C"/>
    <w:rsid w:val="00584F4C"/>
    <w:rsid w:val="005C24C7"/>
    <w:rsid w:val="005E390B"/>
    <w:rsid w:val="00801CC7"/>
    <w:rsid w:val="00803986"/>
    <w:rsid w:val="009921D3"/>
    <w:rsid w:val="00B57826"/>
    <w:rsid w:val="00B96B6E"/>
    <w:rsid w:val="00B97903"/>
    <w:rsid w:val="00C202B8"/>
    <w:rsid w:val="00CB3A07"/>
    <w:rsid w:val="00CD5967"/>
    <w:rsid w:val="00E737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390B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9790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5C24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122</TotalTime>
  <Pages>3</Pages>
  <Words>845</Words>
  <Characters>4823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леонид</dc:creator>
  <cp:keywords/>
  <dc:description/>
  <cp:lastModifiedBy>Comp</cp:lastModifiedBy>
  <cp:revision>7</cp:revision>
  <cp:lastPrinted>2012-11-15T10:07:00Z</cp:lastPrinted>
  <dcterms:created xsi:type="dcterms:W3CDTF">2012-11-14T18:09:00Z</dcterms:created>
  <dcterms:modified xsi:type="dcterms:W3CDTF">2012-11-15T10:11:00Z</dcterms:modified>
</cp:coreProperties>
</file>